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454" w:rsidRPr="00DF08A0" w:rsidRDefault="00F77454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F77454" w:rsidRPr="00DF08A0" w:rsidRDefault="00F77454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F77454" w:rsidRPr="00DF08A0" w:rsidRDefault="00F77454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F77454" w:rsidRPr="00201A57" w:rsidTr="00201A57">
        <w:tc>
          <w:tcPr>
            <w:tcW w:w="2957" w:type="dxa"/>
          </w:tcPr>
          <w:p w:rsidR="00F77454" w:rsidRPr="00201A57" w:rsidRDefault="00F77454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F77454" w:rsidRPr="00201A57" w:rsidRDefault="00F77454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F77454" w:rsidRPr="00201A57" w:rsidRDefault="00F77454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F77454" w:rsidRPr="00201A57" w:rsidRDefault="00F77454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F77454" w:rsidRPr="00201A57" w:rsidRDefault="00F77454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F77454" w:rsidRPr="00201A57" w:rsidTr="00201A57">
        <w:tc>
          <w:tcPr>
            <w:tcW w:w="2957" w:type="dxa"/>
          </w:tcPr>
          <w:p w:rsidR="00F77454" w:rsidRDefault="00F77454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Бактиарова</w:t>
            </w:r>
          </w:p>
          <w:p w:rsidR="00F77454" w:rsidRPr="00201A57" w:rsidRDefault="00F77454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Екатерина Владимировна</w:t>
            </w:r>
          </w:p>
        </w:tc>
        <w:tc>
          <w:tcPr>
            <w:tcW w:w="2957" w:type="dxa"/>
          </w:tcPr>
          <w:p w:rsidR="00F77454" w:rsidRPr="00201A57" w:rsidRDefault="00F77454" w:rsidP="00A23A38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77454" w:rsidRPr="00201A57" w:rsidRDefault="00F77454" w:rsidP="00A23A38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77454" w:rsidRPr="00201A57" w:rsidRDefault="00F77454" w:rsidP="00A23A38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F77454" w:rsidRPr="00201A57" w:rsidRDefault="00F77454" w:rsidP="00A23A38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F77454" w:rsidRPr="00201A57" w:rsidTr="00201A57">
        <w:tc>
          <w:tcPr>
            <w:tcW w:w="2957" w:type="dxa"/>
          </w:tcPr>
          <w:p w:rsidR="00F77454" w:rsidRPr="00201A57" w:rsidRDefault="00F77454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 xml:space="preserve">Супруг </w:t>
            </w:r>
          </w:p>
        </w:tc>
        <w:tc>
          <w:tcPr>
            <w:tcW w:w="2957" w:type="dxa"/>
          </w:tcPr>
          <w:p w:rsidR="00F77454" w:rsidRPr="00201A57" w:rsidRDefault="00F77454" w:rsidP="00A23A38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77454" w:rsidRPr="00201A57" w:rsidRDefault="00F77454" w:rsidP="00A23A38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77454" w:rsidRPr="00201A57" w:rsidRDefault="00F77454" w:rsidP="00A23A38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F77454" w:rsidRPr="00201A57" w:rsidRDefault="00F77454" w:rsidP="00A23A38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F77454" w:rsidRPr="00201A57" w:rsidTr="00201A57">
        <w:tc>
          <w:tcPr>
            <w:tcW w:w="2957" w:type="dxa"/>
          </w:tcPr>
          <w:p w:rsidR="00F77454" w:rsidRPr="00201A57" w:rsidRDefault="00F77454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Несовершеннолетний ребенок</w:t>
            </w:r>
          </w:p>
        </w:tc>
        <w:tc>
          <w:tcPr>
            <w:tcW w:w="2957" w:type="dxa"/>
          </w:tcPr>
          <w:p w:rsidR="00F77454" w:rsidRPr="00201A57" w:rsidRDefault="00F77454" w:rsidP="00A23A38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77454" w:rsidRPr="00201A57" w:rsidRDefault="00F77454" w:rsidP="00A23A38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77454" w:rsidRPr="00201A57" w:rsidRDefault="00F77454" w:rsidP="00A23A38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F77454" w:rsidRPr="00201A57" w:rsidRDefault="00F77454" w:rsidP="00A23A38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F77454" w:rsidRPr="00201A57" w:rsidTr="00201A57">
        <w:tc>
          <w:tcPr>
            <w:tcW w:w="2957" w:type="dxa"/>
          </w:tcPr>
          <w:p w:rsidR="00F77454" w:rsidRPr="00201A57" w:rsidRDefault="00F77454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Несовершеннолетний ребенок</w:t>
            </w:r>
          </w:p>
        </w:tc>
        <w:tc>
          <w:tcPr>
            <w:tcW w:w="2957" w:type="dxa"/>
          </w:tcPr>
          <w:p w:rsidR="00F77454" w:rsidRPr="00201A57" w:rsidRDefault="00F77454" w:rsidP="00A23A38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77454" w:rsidRPr="00201A57" w:rsidRDefault="00F77454" w:rsidP="00A23A38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F77454" w:rsidRPr="00201A57" w:rsidRDefault="00F77454" w:rsidP="00A23A38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F77454" w:rsidRPr="00201A57" w:rsidRDefault="00F77454" w:rsidP="00A23A38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F77454" w:rsidRDefault="00F77454"/>
    <w:p w:rsidR="00F77454" w:rsidRPr="00D62552" w:rsidRDefault="00F77454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F77454" w:rsidRDefault="00F77454"/>
    <w:sectPr w:rsidR="00F77454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2012EF"/>
    <w:rsid w:val="00201A57"/>
    <w:rsid w:val="002E4930"/>
    <w:rsid w:val="003B04B2"/>
    <w:rsid w:val="005F345A"/>
    <w:rsid w:val="006D3BE6"/>
    <w:rsid w:val="007A4191"/>
    <w:rsid w:val="00A23A38"/>
    <w:rsid w:val="00C278AE"/>
    <w:rsid w:val="00C3053B"/>
    <w:rsid w:val="00D62552"/>
    <w:rsid w:val="00DF08A0"/>
    <w:rsid w:val="00E23AD5"/>
    <w:rsid w:val="00E65C26"/>
    <w:rsid w:val="00F677AF"/>
    <w:rsid w:val="00F77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17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169</Words>
  <Characters>964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2015-05-15T07:38:00Z</dcterms:modified>
</cp:coreProperties>
</file>